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5AE9" w:rsidRPr="006D409C" w:rsidRDefault="00D15AE9" w:rsidP="00D15AE9">
      <w:pPr>
        <w:pStyle w:val="af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End w:id="0"/>
      <w:bookmarkEnd w:id="1"/>
      <w:r w:rsidRPr="006D409C">
        <w:rPr>
          <w:rFonts w:eastAsia="宋体" w:cs="Arial"/>
          <w:sz w:val="24"/>
          <w:szCs w:val="24"/>
          <w:lang w:eastAsia="zh-CN"/>
        </w:rPr>
        <w:t>3GPP TSG-RAN WG4 Meeting #110</w:t>
      </w:r>
      <w:r w:rsidR="00870C1C">
        <w:rPr>
          <w:rFonts w:eastAsia="宋体" w:cs="Arial" w:hint="eastAsia"/>
          <w:sz w:val="24"/>
          <w:szCs w:val="24"/>
          <w:lang w:eastAsia="zh-CN"/>
        </w:rPr>
        <w:t>bis</w:t>
      </w:r>
      <w:r w:rsidRPr="006D409C">
        <w:rPr>
          <w:rFonts w:eastAsia="宋体" w:cs="Arial"/>
          <w:sz w:val="24"/>
          <w:szCs w:val="24"/>
          <w:lang w:eastAsia="zh-CN"/>
        </w:rPr>
        <w:tab/>
      </w:r>
      <w:r w:rsidR="00246073" w:rsidRPr="00246073">
        <w:rPr>
          <w:rFonts w:eastAsia="宋体" w:cs="Arial"/>
          <w:sz w:val="24"/>
          <w:szCs w:val="24"/>
          <w:lang w:eastAsia="zh-CN"/>
        </w:rPr>
        <w:t>R4-2405386</w:t>
      </w:r>
      <w:bookmarkStart w:id="3" w:name="_GoBack"/>
      <w:bookmarkEnd w:id="3"/>
    </w:p>
    <w:p w:rsidR="003A046D" w:rsidRDefault="00870C1C" w:rsidP="00D15AE9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Changsha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China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 w:rsidR="000212E2">
        <w:rPr>
          <w:rFonts w:ascii="Arial" w:eastAsia="宋体" w:hAnsi="Arial" w:cs="Arial"/>
          <w:b/>
          <w:sz w:val="24"/>
          <w:szCs w:val="24"/>
          <w:lang w:eastAsia="zh-CN"/>
        </w:rPr>
        <w:t>15</w:t>
      </w:r>
      <w:r w:rsidR="00175434" w:rsidRPr="000212E2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175434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175434" w:rsidRPr="006D409C">
        <w:rPr>
          <w:rFonts w:ascii="Arial" w:eastAsia="宋体" w:hAnsi="Arial" w:cs="Arial"/>
          <w:b/>
          <w:sz w:val="24"/>
          <w:szCs w:val="24"/>
          <w:lang w:eastAsia="zh-CN"/>
        </w:rPr>
        <w:t>–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0212E2">
        <w:rPr>
          <w:rFonts w:ascii="Arial" w:eastAsia="宋体" w:hAnsi="Arial" w:cs="Arial"/>
          <w:b/>
          <w:sz w:val="24"/>
          <w:szCs w:val="24"/>
          <w:lang w:eastAsia="zh-CN"/>
        </w:rPr>
        <w:t>19</w:t>
      </w:r>
      <w:r w:rsidR="00175434" w:rsidRPr="000212E2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175434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175434" w:rsidRPr="006D409C">
        <w:rPr>
          <w:rFonts w:ascii="Arial" w:eastAsia="宋体" w:hAnsi="Arial" w:cs="Arial"/>
          <w:b/>
          <w:sz w:val="24"/>
          <w:szCs w:val="24"/>
          <w:lang w:eastAsia="zh-CN"/>
        </w:rPr>
        <w:t>April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>, 202</w:t>
      </w:r>
      <w:r w:rsidR="00D15AE9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175434">
        <w:rPr>
          <w:rFonts w:ascii="Arial" w:hAnsi="Arial" w:cs="Arial"/>
          <w:b/>
          <w:bCs/>
          <w:sz w:val="24"/>
          <w:szCs w:val="24"/>
          <w:lang w:val="en-US"/>
        </w:rPr>
        <w:t>9.9.3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</w:p>
    <w:p w:rsidR="003A046D" w:rsidRPr="00D15AE9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 xml:space="preserve">tle: 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B35466">
        <w:rPr>
          <w:rFonts w:ascii="Arial" w:hAnsi="Arial" w:cs="Arial"/>
          <w:b/>
          <w:bCs/>
          <w:sz w:val="24"/>
          <w:szCs w:val="24"/>
          <w:lang w:val="en-US"/>
        </w:rPr>
        <w:t>Initial discussion on</w:t>
      </w:r>
      <w:r w:rsidR="000212E2">
        <w:rPr>
          <w:rFonts w:ascii="Arial" w:hAnsi="Arial" w:cs="Arial"/>
          <w:b/>
          <w:bCs/>
          <w:sz w:val="24"/>
          <w:szCs w:val="24"/>
          <w:lang w:val="en-US"/>
        </w:rPr>
        <w:t xml:space="preserve"> Release-19 Sidelink</w:t>
      </w:r>
      <w:r w:rsidR="00B35466">
        <w:rPr>
          <w:rFonts w:ascii="Arial" w:hAnsi="Arial" w:cs="Arial"/>
          <w:b/>
          <w:bCs/>
          <w:sz w:val="24"/>
          <w:szCs w:val="24"/>
          <w:lang w:val="en-US"/>
        </w:rPr>
        <w:t xml:space="preserve"> intra-band contiguous CA</w:t>
      </w:r>
    </w:p>
    <w:p w:rsidR="003A046D" w:rsidRPr="00D15AE9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2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D15AE9">
      <w:pPr>
        <w:ind w:left="48"/>
        <w:jc w:val="both"/>
        <w:rPr>
          <w:rFonts w:eastAsiaTheme="minorEastAsia"/>
          <w:lang w:eastAsia="zh-CN"/>
        </w:rPr>
      </w:pPr>
      <w:r>
        <w:t>During the RAN</w:t>
      </w:r>
      <w:r w:rsidR="00B37E3F">
        <w:t>#1</w:t>
      </w:r>
      <w:r w:rsidR="009B791A">
        <w:t>03</w:t>
      </w:r>
      <w:r w:rsidR="00B37E3F">
        <w:t xml:space="preserve"> meeting, the Rel0-19 Sidelink WID [1] has been agreed. The PC2 intra-band contiguous CA work is added as one of the objectives and hence we would like to </w:t>
      </w:r>
      <w:r w:rsidR="00677AEF">
        <w:t>have some initial discussion on this topic.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677AEF" w:rsidRDefault="00677AEF" w:rsidP="00677AEF">
      <w:pPr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 xml:space="preserve">The objectives of Rel-19 sidelink WID are listed here for information. </w:t>
      </w:r>
    </w:p>
    <w:p w:rsidR="00677AEF" w:rsidRDefault="00677AEF" w:rsidP="00677AEF">
      <w:pPr>
        <w:rPr>
          <w:rFonts w:eastAsia="等线"/>
          <w:lang w:eastAsia="zh-CN"/>
        </w:rPr>
      </w:pPr>
      <w:r>
        <w:rPr>
          <w:rFonts w:eastAsia="等线" w:hint="eastAsia"/>
          <w:noProof/>
          <w:lang w:eastAsia="zh-CN"/>
        </w:rPr>
        <mc:AlternateContent>
          <mc:Choice Requires="wps">
            <w:drawing>
              <wp:inline distT="0" distB="0" distL="0" distR="0" wp14:anchorId="18101136" wp14:editId="3B711102">
                <wp:extent cx="6599582" cy="1796994"/>
                <wp:effectExtent l="0" t="0" r="24130" b="1333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9582" cy="17969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77AEF" w:rsidRPr="00ED0935" w:rsidRDefault="00677AEF" w:rsidP="00677AEF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lang w:eastAsia="zh-CN"/>
                              </w:rPr>
                              <w:t>he core part of the work item includes:</w:t>
                            </w:r>
                          </w:p>
                          <w:p w:rsidR="00677AEF" w:rsidRPr="00367FD4" w:rsidRDefault="00677AEF" w:rsidP="00677AEF">
                            <w:pPr>
                              <w:pStyle w:val="afc"/>
                              <w:numPr>
                                <w:ilvl w:val="0"/>
                                <w:numId w:val="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60" w:after="60"/>
                              <w:ind w:firstLineChars="0"/>
                              <w:contextualSpacing/>
                              <w:textAlignment w:val="auto"/>
                              <w:rPr>
                                <w:rFonts w:eastAsia="等线"/>
                                <w:lang w:eastAsia="zh-CN"/>
                              </w:rPr>
                            </w:pPr>
                            <w:r w:rsidRPr="00367FD4">
                              <w:rPr>
                                <w:rFonts w:eastAsia="等线"/>
                                <w:lang w:eastAsia="zh-CN"/>
                              </w:rPr>
                              <w:t>Specify the RF requirements for NR sidelink CA in n47:</w:t>
                            </w:r>
                          </w:p>
                          <w:p w:rsidR="00677AEF" w:rsidRDefault="00677AEF" w:rsidP="00677AEF">
                            <w:pPr>
                              <w:pStyle w:val="afc"/>
                              <w:numPr>
                                <w:ilvl w:val="1"/>
                                <w:numId w:val="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60" w:after="60"/>
                              <w:ind w:firstLineChars="0"/>
                              <w:contextualSpacing/>
                              <w:textAlignment w:val="auto"/>
                              <w:rPr>
                                <w:rFonts w:eastAsia="等线"/>
                                <w:lang w:eastAsia="zh-CN"/>
                              </w:rPr>
                            </w:pPr>
                            <w:r w:rsidRPr="00367FD4">
                              <w:rPr>
                                <w:rFonts w:eastAsia="等线"/>
                                <w:lang w:eastAsia="zh-CN"/>
                              </w:rPr>
                              <w:t>Intra-band non-contiguous CA with power class 2 and power class 3, with Component Carrier (CC) combinations 10MHz + 10MHz and 10MHz + 20MHz</w:t>
                            </w:r>
                          </w:p>
                          <w:p w:rsidR="00677AEF" w:rsidRPr="00367FD4" w:rsidRDefault="00677AEF" w:rsidP="00677AEF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rFonts w:ascii="Times" w:eastAsia="等线" w:hAnsi="Times"/>
                                <w:szCs w:val="24"/>
                                <w:lang w:eastAsia="zh-CN"/>
                              </w:rPr>
                            </w:pPr>
                            <w:r w:rsidRPr="00367FD4">
                              <w:rPr>
                                <w:rFonts w:ascii="Times" w:eastAsia="等线" w:hAnsi="Times"/>
                                <w:szCs w:val="24"/>
                                <w:lang w:eastAsia="zh-CN"/>
                              </w:rPr>
                              <w:t>Intra-band contiguous CA with power class 2</w:t>
                            </w:r>
                          </w:p>
                          <w:p w:rsidR="00677AEF" w:rsidRPr="00367FD4" w:rsidRDefault="00677AEF" w:rsidP="00677AEF">
                            <w:pPr>
                              <w:pStyle w:val="afc"/>
                              <w:numPr>
                                <w:ilvl w:val="0"/>
                                <w:numId w:val="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60" w:after="60"/>
                              <w:ind w:firstLineChars="0"/>
                              <w:contextualSpacing/>
                              <w:textAlignment w:val="auto"/>
                              <w:rPr>
                                <w:rFonts w:eastAsia="等线"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lang w:eastAsia="zh-CN"/>
                              </w:rPr>
                              <w:t xml:space="preserve">Introduce necessary changes for release independence specification, if identified </w:t>
                            </w:r>
                          </w:p>
                          <w:p w:rsidR="00677AEF" w:rsidRDefault="00677AEF" w:rsidP="00677AEF">
                            <w:pPr>
                              <w:spacing w:after="0"/>
                              <w:rPr>
                                <w:bCs/>
                              </w:rPr>
                            </w:pPr>
                          </w:p>
                          <w:p w:rsidR="00677AEF" w:rsidRPr="00A7059D" w:rsidRDefault="00677AEF" w:rsidP="00677AEF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Note: Work for power class 3 starts first in RAN4. </w:t>
                            </w:r>
                            <w:r w:rsidRPr="00850178">
                              <w:rPr>
                                <w:bCs/>
                              </w:rPr>
                              <w:t>Whether there is any RRM core requirement to be specified will be confirmed in Q3 2024.</w:t>
                            </w:r>
                          </w:p>
                          <w:p w:rsidR="00677AEF" w:rsidRPr="00C12F82" w:rsidRDefault="00677AEF" w:rsidP="00677AE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10113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519.65pt;height:14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" fillcolor="white [3201]" strokeweight=".5pt">
                <v:textbox>
                  <w:txbxContent>
                    <w:p w:rsidR="00677AEF" w:rsidRPr="00ED0935" w:rsidRDefault="00677AEF" w:rsidP="00677AEF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T</w:t>
                      </w:r>
                      <w:r>
                        <w:rPr>
                          <w:lang w:eastAsia="zh-CN"/>
                        </w:rPr>
                        <w:t>he core part of the work item includes:</w:t>
                      </w:r>
                    </w:p>
                    <w:p w:rsidR="00677AEF" w:rsidRPr="00367FD4" w:rsidRDefault="00677AEF" w:rsidP="00677AEF">
                      <w:pPr>
                        <w:pStyle w:val="afc"/>
                        <w:numPr>
                          <w:ilvl w:val="0"/>
                          <w:numId w:val="8"/>
                        </w:numPr>
                        <w:overflowPunct/>
                        <w:autoSpaceDE/>
                        <w:autoSpaceDN/>
                        <w:adjustRightInd/>
                        <w:spacing w:before="60" w:after="60"/>
                        <w:ind w:firstLineChars="0"/>
                        <w:contextualSpacing/>
                        <w:textAlignment w:val="auto"/>
                        <w:rPr>
                          <w:rFonts w:eastAsia="等线"/>
                          <w:lang w:eastAsia="zh-CN"/>
                        </w:rPr>
                      </w:pPr>
                      <w:r w:rsidRPr="00367FD4">
                        <w:rPr>
                          <w:rFonts w:eastAsia="等线"/>
                          <w:lang w:eastAsia="zh-CN"/>
                        </w:rPr>
                        <w:t>Specify the RF requirements for NR sidelink CA in n47:</w:t>
                      </w:r>
                    </w:p>
                    <w:p w:rsidR="00677AEF" w:rsidRDefault="00677AEF" w:rsidP="00677AEF">
                      <w:pPr>
                        <w:pStyle w:val="afc"/>
                        <w:numPr>
                          <w:ilvl w:val="1"/>
                          <w:numId w:val="8"/>
                        </w:numPr>
                        <w:overflowPunct/>
                        <w:autoSpaceDE/>
                        <w:autoSpaceDN/>
                        <w:adjustRightInd/>
                        <w:spacing w:before="60" w:after="60"/>
                        <w:ind w:firstLineChars="0"/>
                        <w:contextualSpacing/>
                        <w:textAlignment w:val="auto"/>
                        <w:rPr>
                          <w:rFonts w:eastAsia="等线"/>
                          <w:lang w:eastAsia="zh-CN"/>
                        </w:rPr>
                      </w:pPr>
                      <w:r w:rsidRPr="00367FD4">
                        <w:rPr>
                          <w:rFonts w:eastAsia="等线"/>
                          <w:lang w:eastAsia="zh-CN"/>
                        </w:rPr>
                        <w:t>Intra-band non-contiguous CA with power class 2 and power class 3, with Component Carrier (CC) combinations 10MHz + 10MHz and 10MHz + 20MHz</w:t>
                      </w:r>
                    </w:p>
                    <w:p w:rsidR="00677AEF" w:rsidRPr="00367FD4" w:rsidRDefault="00677AEF" w:rsidP="00677AEF">
                      <w:pPr>
                        <w:numPr>
                          <w:ilvl w:val="1"/>
                          <w:numId w:val="8"/>
                        </w:numPr>
                        <w:rPr>
                          <w:rFonts w:ascii="Times" w:eastAsia="等线" w:hAnsi="Times"/>
                          <w:szCs w:val="24"/>
                          <w:lang w:eastAsia="zh-CN"/>
                        </w:rPr>
                      </w:pPr>
                      <w:r w:rsidRPr="00367FD4">
                        <w:rPr>
                          <w:rFonts w:ascii="Times" w:eastAsia="等线" w:hAnsi="Times"/>
                          <w:szCs w:val="24"/>
                          <w:lang w:eastAsia="zh-CN"/>
                        </w:rPr>
                        <w:t>Intra-band contiguous CA with power class 2</w:t>
                      </w:r>
                    </w:p>
                    <w:p w:rsidR="00677AEF" w:rsidRPr="00367FD4" w:rsidRDefault="00677AEF" w:rsidP="00677AEF">
                      <w:pPr>
                        <w:pStyle w:val="afc"/>
                        <w:numPr>
                          <w:ilvl w:val="0"/>
                          <w:numId w:val="8"/>
                        </w:numPr>
                        <w:overflowPunct/>
                        <w:autoSpaceDE/>
                        <w:autoSpaceDN/>
                        <w:adjustRightInd/>
                        <w:spacing w:before="60" w:after="60"/>
                        <w:ind w:firstLineChars="0"/>
                        <w:contextualSpacing/>
                        <w:textAlignment w:val="auto"/>
                        <w:rPr>
                          <w:rFonts w:eastAsia="等线"/>
                          <w:lang w:eastAsia="zh-CN"/>
                        </w:rPr>
                      </w:pPr>
                      <w:r>
                        <w:rPr>
                          <w:rFonts w:eastAsia="等线"/>
                          <w:lang w:eastAsia="zh-CN"/>
                        </w:rPr>
                        <w:t xml:space="preserve">Introduce necessary changes for release independence specification, if identified </w:t>
                      </w:r>
                    </w:p>
                    <w:p w:rsidR="00677AEF" w:rsidRDefault="00677AEF" w:rsidP="00677AEF">
                      <w:pPr>
                        <w:spacing w:after="0"/>
                        <w:rPr>
                          <w:bCs/>
                        </w:rPr>
                      </w:pPr>
                    </w:p>
                    <w:p w:rsidR="00677AEF" w:rsidRPr="00A7059D" w:rsidRDefault="00677AEF" w:rsidP="00677AEF">
                      <w:p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Note: Work for power class 3 starts first in RAN4. </w:t>
                      </w:r>
                      <w:r w:rsidRPr="00850178">
                        <w:rPr>
                          <w:bCs/>
                        </w:rPr>
                        <w:t>Whether there is any RRM core requirement to be specified will be confirmed in Q3 2024.</w:t>
                      </w:r>
                    </w:p>
                    <w:p w:rsidR="00677AEF" w:rsidRPr="00C12F82" w:rsidRDefault="00677AEF" w:rsidP="00677AEF"/>
                  </w:txbxContent>
                </v:textbox>
                <w10:anchorlock/>
              </v:shape>
            </w:pict>
          </mc:Fallback>
        </mc:AlternateContent>
      </w:r>
    </w:p>
    <w:p w:rsidR="00361D7C" w:rsidRDefault="009B3D70" w:rsidP="00240B4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intra-band contiguous CA work, it has been finished in Rel-18 sidelink enhancement WID as corresponding MPR/A-MPR and the other UE RF requirements have been defined for power class 3. To improve the uplink coverage, PC2 is quite important. </w:t>
      </w:r>
      <w:proofErr w:type="gramStart"/>
      <w:r>
        <w:rPr>
          <w:rFonts w:eastAsiaTheme="minorEastAsia"/>
          <w:lang w:eastAsia="zh-CN"/>
        </w:rPr>
        <w:t>Also</w:t>
      </w:r>
      <w:proofErr w:type="gramEnd"/>
      <w:r>
        <w:rPr>
          <w:rFonts w:eastAsiaTheme="minorEastAsia"/>
          <w:lang w:eastAsia="zh-CN"/>
        </w:rPr>
        <w:t xml:space="preserve"> for single carrier in ITS band n47, power class 2 has already been supported in Rel-17. In such case, to consider and work on the power class 2 for intra-band contiguous CA is reasonable and straightforward.</w:t>
      </w:r>
    </w:p>
    <w:p w:rsidR="009B3D70" w:rsidRDefault="009B3D70" w:rsidP="00240B4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the intra-band contiguous CA with PC2, firstly we would like to consider the co-existence scenario and corresponding work as this is the introduction of higher power class. As stated in previous paragraph, for single carrier PC2 work has been done in Rel-17. The co-existence simulation and conclusion has been captured in TR 38.785 </w:t>
      </w:r>
      <w:r w:rsidR="008A6D96">
        <w:rPr>
          <w:rFonts w:eastAsiaTheme="minorEastAsia"/>
          <w:lang w:eastAsia="zh-CN"/>
        </w:rPr>
        <w:t>sub-clause 5.1.1.</w:t>
      </w:r>
    </w:p>
    <w:p w:rsidR="008A6D96" w:rsidRPr="005622CF" w:rsidRDefault="008A6D96" w:rsidP="00240B44">
      <w:pPr>
        <w:rPr>
          <w:rFonts w:eastAsiaTheme="minorEastAsia"/>
          <w:b/>
          <w:lang w:eastAsia="zh-CN"/>
        </w:rPr>
      </w:pPr>
      <w:r w:rsidRPr="005622CF">
        <w:rPr>
          <w:rFonts w:eastAsiaTheme="minorEastAsia" w:hint="eastAsia"/>
          <w:b/>
          <w:lang w:eastAsia="zh-CN"/>
        </w:rPr>
        <w:t>O</w:t>
      </w:r>
      <w:r w:rsidRPr="005622CF">
        <w:rPr>
          <w:rFonts w:eastAsiaTheme="minorEastAsia"/>
          <w:b/>
          <w:lang w:eastAsia="zh-CN"/>
        </w:rPr>
        <w:t>bservation 1: For sidelink on ITS band n47, single carrier PC2 work has been done in Rel-17</w:t>
      </w:r>
      <w:r w:rsidR="005622CF" w:rsidRPr="005622CF">
        <w:rPr>
          <w:rFonts w:eastAsiaTheme="minorEastAsia"/>
          <w:b/>
          <w:lang w:eastAsia="zh-CN"/>
        </w:rPr>
        <w:t xml:space="preserve"> and captured in TR 38.785 sub-clause 5.1.1.</w:t>
      </w:r>
    </w:p>
    <w:p w:rsidR="005622CF" w:rsidRDefault="008215E5" w:rsidP="00240B4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rom the co-existence simulation perspective, the sidelink contiguous CA with PC2 </w:t>
      </w:r>
      <w:r w:rsidR="008C32E4">
        <w:rPr>
          <w:rFonts w:eastAsiaTheme="minorEastAsia"/>
          <w:lang w:eastAsia="zh-CN"/>
        </w:rPr>
        <w:t xml:space="preserve">can rely on the simulation results of </w:t>
      </w:r>
      <w:r w:rsidR="00454906">
        <w:rPr>
          <w:rFonts w:eastAsiaTheme="minorEastAsia"/>
          <w:lang w:eastAsia="zh-CN"/>
        </w:rPr>
        <w:t xml:space="preserve">Rel-17 work and hence it is </w:t>
      </w:r>
      <w:proofErr w:type="gramStart"/>
      <w:r w:rsidR="00454906">
        <w:rPr>
          <w:rFonts w:eastAsiaTheme="minorEastAsia"/>
          <w:lang w:eastAsia="zh-CN"/>
        </w:rPr>
        <w:t>propose</w:t>
      </w:r>
      <w:proofErr w:type="gramEnd"/>
      <w:r w:rsidR="00454906">
        <w:rPr>
          <w:rFonts w:eastAsiaTheme="minorEastAsia"/>
          <w:lang w:eastAsia="zh-CN"/>
        </w:rPr>
        <w:t xml:space="preserve"> that there is no additional co-existence simulation needed.</w:t>
      </w:r>
    </w:p>
    <w:p w:rsidR="00454906" w:rsidRPr="00896C5B" w:rsidRDefault="00454906" w:rsidP="00240B44">
      <w:pPr>
        <w:rPr>
          <w:rFonts w:eastAsiaTheme="minorEastAsia"/>
          <w:b/>
          <w:lang w:eastAsia="zh-CN"/>
        </w:rPr>
      </w:pPr>
      <w:r w:rsidRPr="00896C5B">
        <w:rPr>
          <w:rFonts w:eastAsiaTheme="minorEastAsia" w:hint="eastAsia"/>
          <w:b/>
          <w:lang w:eastAsia="zh-CN"/>
        </w:rPr>
        <w:t>P</w:t>
      </w:r>
      <w:r w:rsidRPr="00896C5B">
        <w:rPr>
          <w:rFonts w:eastAsiaTheme="minorEastAsia"/>
          <w:b/>
          <w:lang w:eastAsia="zh-CN"/>
        </w:rPr>
        <w:t>roposal 1: No more co-existence simulation is needed for PC2 CA work.</w:t>
      </w:r>
    </w:p>
    <w:p w:rsidR="00E55F25" w:rsidRDefault="00896C5B" w:rsidP="00E55F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econdly, </w:t>
      </w:r>
      <w:r w:rsidR="005154BA">
        <w:rPr>
          <w:rFonts w:eastAsiaTheme="minorEastAsia"/>
          <w:lang w:eastAsia="zh-CN"/>
        </w:rPr>
        <w:t xml:space="preserve">for the general consideration of PC2 sidelink CA, as the PC3 sidelink contiguous CA work has been finished </w:t>
      </w:r>
      <w:r w:rsidR="00E55F25">
        <w:rPr>
          <w:rFonts w:eastAsiaTheme="minorEastAsia"/>
          <w:lang w:eastAsia="zh-CN"/>
        </w:rPr>
        <w:t>hence the corresponding system parameter including the band combination and the channel bandwidth can be re-used. The only change of UE RF requirements for PC2 compared to PC3 for sidelink intra-band contiguous CA should be MPR and A-MPR requirements.</w:t>
      </w:r>
      <w:r w:rsidR="00445505">
        <w:rPr>
          <w:rFonts w:eastAsiaTheme="minorEastAsia"/>
          <w:lang w:eastAsia="zh-CN"/>
        </w:rPr>
        <w:t xml:space="preserve"> </w:t>
      </w:r>
    </w:p>
    <w:p w:rsidR="00E55F25" w:rsidRDefault="00E55F25" w:rsidP="00E55F25">
      <w:pPr>
        <w:rPr>
          <w:rFonts w:eastAsiaTheme="minorEastAsia"/>
          <w:b/>
          <w:lang w:eastAsia="zh-CN"/>
        </w:rPr>
      </w:pPr>
      <w:r w:rsidRPr="00E55F25">
        <w:rPr>
          <w:rFonts w:eastAsiaTheme="minorEastAsia" w:hint="eastAsia"/>
          <w:b/>
          <w:lang w:eastAsia="zh-CN"/>
        </w:rPr>
        <w:t>O</w:t>
      </w:r>
      <w:r w:rsidRPr="00E55F25">
        <w:rPr>
          <w:rFonts w:eastAsiaTheme="minorEastAsia"/>
          <w:b/>
          <w:lang w:eastAsia="zh-CN"/>
        </w:rPr>
        <w:t xml:space="preserve">bservation 2: The only change of UE RF requirements for PC2 compared to PC3 for sidelink intra-band contiguous CA </w:t>
      </w:r>
      <w:r w:rsidR="00413FF3">
        <w:rPr>
          <w:rFonts w:eastAsiaTheme="minorEastAsia"/>
          <w:b/>
          <w:lang w:eastAsia="zh-CN"/>
        </w:rPr>
        <w:t>would</w:t>
      </w:r>
      <w:r w:rsidRPr="00E55F25">
        <w:rPr>
          <w:rFonts w:eastAsiaTheme="minorEastAsia"/>
          <w:b/>
          <w:lang w:eastAsia="zh-CN"/>
        </w:rPr>
        <w:t xml:space="preserve"> be MPR and A-MPR requirements.</w:t>
      </w:r>
    </w:p>
    <w:p w:rsidR="00E55F25" w:rsidRDefault="00E55F25" w:rsidP="00E55F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>o this extend, we need to further discuss the simulation assumption for PC2 intra-band contiguous CA work.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Rel-17 NR SL PC2, as captured in current specification TS 38.101-1, the MPR and A-MPR </w:t>
      </w:r>
      <w:r w:rsidR="00F80ADB">
        <w:rPr>
          <w:rFonts w:eastAsiaTheme="minorEastAsia"/>
          <w:lang w:eastAsia="zh-CN"/>
        </w:rPr>
        <w:t xml:space="preserve">assumption are captured in TS 38.786. Also compared to the intra-band contiguous CA simulation assumption as captured in TR 38.786, it is </w:t>
      </w:r>
      <w:proofErr w:type="gramStart"/>
      <w:r w:rsidR="00F80ADB">
        <w:rPr>
          <w:rFonts w:eastAsiaTheme="minorEastAsia"/>
          <w:lang w:eastAsia="zh-CN"/>
        </w:rPr>
        <w:t>propose</w:t>
      </w:r>
      <w:proofErr w:type="gramEnd"/>
      <w:r w:rsidR="00F80ADB">
        <w:rPr>
          <w:rFonts w:eastAsiaTheme="minorEastAsia"/>
          <w:lang w:eastAsia="zh-CN"/>
        </w:rPr>
        <w:t xml:space="preserve"> to reuse these assumptions for PC2 intra-band contiguous CA simulation.</w:t>
      </w:r>
    </w:p>
    <w:p w:rsidR="00F80ADB" w:rsidRDefault="00F80ADB" w:rsidP="00E55F25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mc:AlternateContent>
          <mc:Choice Requires="wps">
            <w:drawing>
              <wp:inline distT="0" distB="0" distL="0" distR="0">
                <wp:extent cx="6392848" cy="3514477"/>
                <wp:effectExtent l="0" t="0" r="24130" b="1016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2848" cy="35144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80ADB" w:rsidRDefault="00F80ADB" w:rsidP="00F80ADB">
                            <w:pPr>
                              <w:rPr>
                                <w:lang w:val="en-US" w:eastAsia="zh-CN"/>
                              </w:rPr>
                            </w:pPr>
                            <w:r w:rsidRPr="00CD3987">
                              <w:rPr>
                                <w:lang w:val="en-US" w:eastAsia="zh-CN"/>
                              </w:rPr>
                              <w:t>For basic parameters, reuse the simulation assumptions in TR38.785 (Rel-17 enhanced NR sidelink). Other constraints for PSCCH/PSSCH/PSFCH/S-SSB can be assumed based on current RAN1’s agreement.</w:t>
                            </w:r>
                          </w:p>
                          <w:p w:rsidR="00F80ADB" w:rsidRPr="0051471A" w:rsidRDefault="00F80ADB" w:rsidP="00F80ADB">
                            <w:pPr>
                              <w:pStyle w:val="TH"/>
                              <w:rPr>
                                <w:lang w:val="en-US" w:eastAsia="zh-CN"/>
                              </w:rPr>
                            </w:pPr>
                            <w:r w:rsidRPr="0051471A">
                              <w:rPr>
                                <w:rFonts w:hint="eastAsia"/>
                                <w:lang w:val="en-US" w:eastAsia="zh-CN"/>
                              </w:rPr>
                              <w:t>T</w:t>
                            </w:r>
                            <w:r w:rsidRPr="0051471A">
                              <w:rPr>
                                <w:lang w:val="en-US" w:eastAsia="zh-CN"/>
                              </w:rPr>
                              <w:t>able 6.3.2 Simulation assumption for NR SL CA operation</w:t>
                            </w:r>
                          </w:p>
                          <w:tbl>
                            <w:tblPr>
                              <w:tblW w:w="2988" w:type="pct"/>
                              <w:jc w:val="center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00" w:firstRow="0" w:lastRow="0" w:firstColumn="0" w:lastColumn="0" w:noHBand="0" w:noVBand="1"/>
                            </w:tblPr>
                            <w:tblGrid>
                              <w:gridCol w:w="2263"/>
                              <w:gridCol w:w="3518"/>
                            </w:tblGrid>
                            <w:tr w:rsidR="00F80ADB" w:rsidRPr="00337934" w:rsidTr="0069010E">
                              <w:trPr>
                                <w:trHeight w:val="238"/>
                                <w:jc w:val="center"/>
                              </w:trPr>
                              <w:tc>
                                <w:tcPr>
                                  <w:tcW w:w="1957" w:type="pct"/>
                                  <w:shd w:val="clear" w:color="auto" w:fill="auto"/>
                                </w:tcPr>
                                <w:p w:rsidR="00F80ADB" w:rsidRPr="00337934" w:rsidRDefault="00F80ADB" w:rsidP="00F80ADB">
                                  <w:pPr>
                                    <w:pStyle w:val="TAH"/>
                                  </w:pPr>
                                  <w:r w:rsidRPr="00337934">
                                    <w:t>Center frequency</w:t>
                                  </w:r>
                                </w:p>
                              </w:tc>
                              <w:tc>
                                <w:tcPr>
                                  <w:tcW w:w="3043" w:type="pct"/>
                                  <w:shd w:val="clear" w:color="auto" w:fill="auto"/>
                                </w:tcPr>
                                <w:p w:rsidR="00F80ADB" w:rsidRPr="00337934" w:rsidRDefault="00F80ADB" w:rsidP="00F80ADB">
                                  <w:pPr>
                                    <w:pStyle w:val="TAC"/>
                                  </w:pPr>
                                  <w:r w:rsidRPr="00337934">
                                    <w:t>5.</w:t>
                                  </w:r>
                                  <w:r>
                                    <w:t>9</w:t>
                                  </w:r>
                                  <w:r w:rsidRPr="00337934">
                                    <w:t>GHz</w:t>
                                  </w:r>
                                </w:p>
                              </w:tc>
                            </w:tr>
                            <w:tr w:rsidR="00F80ADB" w:rsidRPr="00337934" w:rsidTr="0069010E">
                              <w:trPr>
                                <w:trHeight w:val="240"/>
                                <w:jc w:val="center"/>
                              </w:trPr>
                              <w:tc>
                                <w:tcPr>
                                  <w:tcW w:w="1957" w:type="pct"/>
                                  <w:shd w:val="clear" w:color="auto" w:fill="auto"/>
                                </w:tcPr>
                                <w:p w:rsidR="00F80ADB" w:rsidRPr="00BC2905" w:rsidRDefault="00F80ADB" w:rsidP="00F80ADB">
                                  <w:pPr>
                                    <w:pStyle w:val="TAH"/>
                                  </w:pPr>
                                  <w:r w:rsidRPr="00BC2905">
                                    <w:t xml:space="preserve">Bandwidth </w:t>
                                  </w:r>
                                </w:p>
                              </w:tc>
                              <w:tc>
                                <w:tcPr>
                                  <w:tcW w:w="3043" w:type="pct"/>
                                  <w:shd w:val="clear" w:color="auto" w:fill="auto"/>
                                </w:tcPr>
                                <w:p w:rsidR="00F80ADB" w:rsidRPr="00F80ADB" w:rsidRDefault="00F80ADB" w:rsidP="00F80ADB">
                                  <w:pPr>
                                    <w:pStyle w:val="TAC"/>
                                    <w:rPr>
                                      <w:lang w:val="en-US"/>
                                    </w:rPr>
                                  </w:pPr>
                                  <w:r w:rsidRPr="00F80ADB">
                                    <w:rPr>
                                      <w:lang w:val="en-US"/>
                                    </w:rPr>
                                    <w:t>per CC: 10/20/30/40MHz</w:t>
                                  </w:r>
                                </w:p>
                                <w:p w:rsidR="00F80ADB" w:rsidRPr="00F80ADB" w:rsidRDefault="00F80ADB" w:rsidP="00F80ADB">
                                  <w:pPr>
                                    <w:pStyle w:val="TAC"/>
                                    <w:rPr>
                                      <w:lang w:val="en-US"/>
                                    </w:rPr>
                                  </w:pPr>
                                  <w:r w:rsidRPr="00F80ADB">
                                    <w:rPr>
                                      <w:lang w:val="en-US"/>
                                    </w:rPr>
                                    <w:t>Aggregated CBW: Table 5.2.3-1 (up to 70MHz CBW)</w:t>
                                  </w:r>
                                </w:p>
                              </w:tc>
                            </w:tr>
                            <w:tr w:rsidR="00F80ADB" w:rsidRPr="00337934" w:rsidTr="0069010E">
                              <w:trPr>
                                <w:trHeight w:val="274"/>
                                <w:jc w:val="center"/>
                              </w:trPr>
                              <w:tc>
                                <w:tcPr>
                                  <w:tcW w:w="1957" w:type="pct"/>
                                  <w:shd w:val="clear" w:color="auto" w:fill="auto"/>
                                </w:tcPr>
                                <w:p w:rsidR="00F80ADB" w:rsidRPr="00F80ADB" w:rsidRDefault="00F80ADB" w:rsidP="00F80ADB">
                                  <w:pPr>
                                    <w:pStyle w:val="TAH"/>
                                    <w:rPr>
                                      <w:lang w:val="en-US"/>
                                    </w:rPr>
                                  </w:pPr>
                                  <w:r w:rsidRPr="00F80ADB">
                                    <w:rPr>
                                      <w:lang w:val="en-US"/>
                                    </w:rPr>
                                    <w:t>Maximum output power for aggregated CBW</w:t>
                                  </w:r>
                                </w:p>
                              </w:tc>
                              <w:tc>
                                <w:tcPr>
                                  <w:tcW w:w="3043" w:type="pct"/>
                                  <w:shd w:val="clear" w:color="auto" w:fill="auto"/>
                                </w:tcPr>
                                <w:p w:rsidR="00F80ADB" w:rsidRPr="00BC2905" w:rsidRDefault="00F80ADB" w:rsidP="00F80ADB">
                                  <w:pPr>
                                    <w:pStyle w:val="TAC"/>
                                  </w:pPr>
                                  <w:r w:rsidRPr="00F80ADB">
                                    <w:rPr>
                                      <w:highlight w:val="yellow"/>
                                    </w:rPr>
                                    <w:t>2</w:t>
                                  </w:r>
                                  <w:r w:rsidRPr="00F80ADB">
                                    <w:rPr>
                                      <w:rFonts w:eastAsiaTheme="minorEastAsia"/>
                                      <w:highlight w:val="yellow"/>
                                      <w:lang w:eastAsia="zh-CN"/>
                                    </w:rPr>
                                    <w:t>6</w:t>
                                  </w:r>
                                  <w:r w:rsidRPr="00F80ADB">
                                    <w:rPr>
                                      <w:highlight w:val="yellow"/>
                                    </w:rPr>
                                    <w:t>dBm</w:t>
                                  </w:r>
                                </w:p>
                              </w:tc>
                            </w:tr>
                            <w:tr w:rsidR="00F80ADB" w:rsidRPr="00337934" w:rsidTr="0069010E">
                              <w:trPr>
                                <w:trHeight w:val="265"/>
                                <w:jc w:val="center"/>
                              </w:trPr>
                              <w:tc>
                                <w:tcPr>
                                  <w:tcW w:w="1957" w:type="pct"/>
                                  <w:shd w:val="clear" w:color="auto" w:fill="auto"/>
                                </w:tcPr>
                                <w:p w:rsidR="00F80ADB" w:rsidRPr="00BC2905" w:rsidRDefault="00F80ADB" w:rsidP="00F80ADB">
                                  <w:pPr>
                                    <w:pStyle w:val="TAH"/>
                                  </w:pPr>
                                  <w:r w:rsidRPr="00BC2905">
                                    <w:t>Numerology</w:t>
                                  </w:r>
                                </w:p>
                              </w:tc>
                              <w:tc>
                                <w:tcPr>
                                  <w:tcW w:w="3043" w:type="pct"/>
                                  <w:shd w:val="clear" w:color="auto" w:fill="auto"/>
                                </w:tcPr>
                                <w:p w:rsidR="00F80ADB" w:rsidRPr="00BC2905" w:rsidRDefault="00F80ADB" w:rsidP="00F80ADB">
                                  <w:pPr>
                                    <w:pStyle w:val="TAC"/>
                                  </w:pPr>
                                  <w:r w:rsidRPr="00BC2905">
                                    <w:t>15 kHz/30kHz/60kHz</w:t>
                                  </w:r>
                                </w:p>
                              </w:tc>
                            </w:tr>
                            <w:tr w:rsidR="00F80ADB" w:rsidRPr="00337934" w:rsidTr="0069010E">
                              <w:trPr>
                                <w:trHeight w:val="282"/>
                                <w:jc w:val="center"/>
                              </w:trPr>
                              <w:tc>
                                <w:tcPr>
                                  <w:tcW w:w="1957" w:type="pct"/>
                                  <w:shd w:val="clear" w:color="auto" w:fill="auto"/>
                                </w:tcPr>
                                <w:p w:rsidR="00F80ADB" w:rsidRPr="00BC2905" w:rsidRDefault="00F80ADB" w:rsidP="00F80ADB">
                                  <w:pPr>
                                    <w:pStyle w:val="TAH"/>
                                  </w:pPr>
                                  <w:r w:rsidRPr="00BC2905">
                                    <w:t>Modulation per CC</w:t>
                                  </w:r>
                                </w:p>
                              </w:tc>
                              <w:tc>
                                <w:tcPr>
                                  <w:tcW w:w="3043" w:type="pct"/>
                                  <w:shd w:val="clear" w:color="auto" w:fill="auto"/>
                                </w:tcPr>
                                <w:p w:rsidR="00F80ADB" w:rsidRPr="00BC2905" w:rsidRDefault="00F80ADB" w:rsidP="00F80ADB">
                                  <w:pPr>
                                    <w:pStyle w:val="TAC"/>
                                  </w:pPr>
                                  <w:r w:rsidRPr="00BC2905">
                                    <w:t>QPSK/16QAM/64QAM/256QAM</w:t>
                                  </w:r>
                                </w:p>
                              </w:tc>
                            </w:tr>
                            <w:tr w:rsidR="00F80ADB" w:rsidRPr="00337934" w:rsidTr="0069010E">
                              <w:trPr>
                                <w:trHeight w:val="287"/>
                                <w:jc w:val="center"/>
                              </w:trPr>
                              <w:tc>
                                <w:tcPr>
                                  <w:tcW w:w="1957" w:type="pct"/>
                                  <w:shd w:val="clear" w:color="auto" w:fill="auto"/>
                                </w:tcPr>
                                <w:p w:rsidR="00F80ADB" w:rsidRPr="00BC2905" w:rsidRDefault="00F80ADB" w:rsidP="00F80ADB">
                                  <w:pPr>
                                    <w:pStyle w:val="TAH"/>
                                  </w:pPr>
                                  <w:r w:rsidRPr="00BC2905">
                                    <w:t>Waveform</w:t>
                                  </w:r>
                                </w:p>
                              </w:tc>
                              <w:tc>
                                <w:tcPr>
                                  <w:tcW w:w="3043" w:type="pct"/>
                                  <w:shd w:val="clear" w:color="auto" w:fill="auto"/>
                                </w:tcPr>
                                <w:p w:rsidR="00F80ADB" w:rsidRPr="00BC2905" w:rsidRDefault="00F80ADB" w:rsidP="00F80ADB">
                                  <w:pPr>
                                    <w:pStyle w:val="TAC"/>
                                  </w:pPr>
                                  <w:r w:rsidRPr="00BC2905">
                                    <w:t>CP-OFDM</w:t>
                                  </w:r>
                                </w:p>
                              </w:tc>
                            </w:tr>
                            <w:tr w:rsidR="00F80ADB" w:rsidRPr="00337934" w:rsidTr="0069010E">
                              <w:trPr>
                                <w:trHeight w:val="262"/>
                                <w:jc w:val="center"/>
                              </w:trPr>
                              <w:tc>
                                <w:tcPr>
                                  <w:tcW w:w="1957" w:type="pct"/>
                                  <w:shd w:val="clear" w:color="auto" w:fill="auto"/>
                                </w:tcPr>
                                <w:p w:rsidR="00F80ADB" w:rsidRPr="00BC2905" w:rsidRDefault="00F80ADB" w:rsidP="00F80ADB">
                                  <w:pPr>
                                    <w:pStyle w:val="TAH"/>
                                  </w:pPr>
                                  <w:r w:rsidRPr="00BC2905">
                                    <w:t>Carrier leakage</w:t>
                                  </w:r>
                                </w:p>
                              </w:tc>
                              <w:tc>
                                <w:tcPr>
                                  <w:tcW w:w="3043" w:type="pct"/>
                                  <w:shd w:val="clear" w:color="auto" w:fill="auto"/>
                                </w:tcPr>
                                <w:p w:rsidR="00F80ADB" w:rsidRPr="00BC2905" w:rsidRDefault="00F80ADB" w:rsidP="00F80ADB">
                                  <w:pPr>
                                    <w:pStyle w:val="TAC"/>
                                  </w:pPr>
                                  <w:r w:rsidRPr="00BC2905">
                                    <w:t>34dBc</w:t>
                                  </w:r>
                                </w:p>
                              </w:tc>
                            </w:tr>
                            <w:tr w:rsidR="00F80ADB" w:rsidRPr="00337934" w:rsidTr="0069010E">
                              <w:trPr>
                                <w:trHeight w:val="281"/>
                                <w:jc w:val="center"/>
                              </w:trPr>
                              <w:tc>
                                <w:tcPr>
                                  <w:tcW w:w="1957" w:type="pct"/>
                                  <w:shd w:val="clear" w:color="auto" w:fill="auto"/>
                                </w:tcPr>
                                <w:p w:rsidR="00F80ADB" w:rsidRPr="00BC2905" w:rsidRDefault="00F80ADB" w:rsidP="00F80ADB">
                                  <w:pPr>
                                    <w:pStyle w:val="TAH"/>
                                  </w:pPr>
                                  <w:r w:rsidRPr="00BC2905">
                                    <w:t>IQ image</w:t>
                                  </w:r>
                                </w:p>
                              </w:tc>
                              <w:tc>
                                <w:tcPr>
                                  <w:tcW w:w="3043" w:type="pct"/>
                                  <w:shd w:val="clear" w:color="auto" w:fill="auto"/>
                                </w:tcPr>
                                <w:p w:rsidR="00F80ADB" w:rsidRPr="00BC2905" w:rsidRDefault="00F80ADB" w:rsidP="00F80ADB">
                                  <w:pPr>
                                    <w:pStyle w:val="TAC"/>
                                  </w:pPr>
                                  <w:r w:rsidRPr="00BC2905">
                                    <w:t>25dBc</w:t>
                                  </w:r>
                                </w:p>
                              </w:tc>
                            </w:tr>
                            <w:tr w:rsidR="00F80ADB" w:rsidRPr="00337934" w:rsidTr="0069010E">
                              <w:trPr>
                                <w:trHeight w:val="256"/>
                                <w:jc w:val="center"/>
                              </w:trPr>
                              <w:tc>
                                <w:tcPr>
                                  <w:tcW w:w="1957" w:type="pct"/>
                                  <w:shd w:val="clear" w:color="auto" w:fill="auto"/>
                                </w:tcPr>
                                <w:p w:rsidR="00F80ADB" w:rsidRPr="00BC2905" w:rsidRDefault="00F80ADB" w:rsidP="00F80ADB">
                                  <w:pPr>
                                    <w:pStyle w:val="TAH"/>
                                  </w:pPr>
                                  <w:r w:rsidRPr="00BC2905">
                                    <w:t>CIM3</w:t>
                                  </w:r>
                                </w:p>
                              </w:tc>
                              <w:tc>
                                <w:tcPr>
                                  <w:tcW w:w="3043" w:type="pct"/>
                                  <w:shd w:val="clear" w:color="auto" w:fill="auto"/>
                                </w:tcPr>
                                <w:p w:rsidR="00F80ADB" w:rsidRPr="00BC2905" w:rsidRDefault="00F80ADB" w:rsidP="00F80ADB">
                                  <w:pPr>
                                    <w:pStyle w:val="TAC"/>
                                  </w:pPr>
                                  <w:r w:rsidRPr="00BC2905">
                                    <w:t>60dBc</w:t>
                                  </w:r>
                                </w:p>
                              </w:tc>
                            </w:tr>
                            <w:tr w:rsidR="00F80ADB" w:rsidRPr="00337934" w:rsidTr="0069010E">
                              <w:trPr>
                                <w:trHeight w:val="479"/>
                                <w:jc w:val="center"/>
                              </w:trPr>
                              <w:tc>
                                <w:tcPr>
                                  <w:tcW w:w="1957" w:type="pct"/>
                                  <w:shd w:val="clear" w:color="auto" w:fill="auto"/>
                                </w:tcPr>
                                <w:p w:rsidR="00F80ADB" w:rsidRPr="00337934" w:rsidRDefault="00F80ADB" w:rsidP="00F80ADB">
                                  <w:pPr>
                                    <w:pStyle w:val="TAH"/>
                                  </w:pPr>
                                  <w:r w:rsidRPr="00337934">
                                    <w:t>PA calibration</w:t>
                                  </w:r>
                                </w:p>
                              </w:tc>
                              <w:tc>
                                <w:tcPr>
                                  <w:tcW w:w="3043" w:type="pct"/>
                                  <w:shd w:val="clear" w:color="auto" w:fill="auto"/>
                                </w:tcPr>
                                <w:p w:rsidR="00F80ADB" w:rsidRPr="00F80ADB" w:rsidRDefault="00F80ADB" w:rsidP="00F80ADB">
                                  <w:pPr>
                                    <w:pStyle w:val="TAC"/>
                                    <w:rPr>
                                      <w:lang w:val="en-US"/>
                                    </w:rPr>
                                  </w:pPr>
                                  <w:r w:rsidRPr="00F80ADB">
                                    <w:rPr>
                                      <w:lang w:val="en-US"/>
                                    </w:rPr>
                                    <w:t>PA calibrated to deliver 30dBc ACLR for a fully allocated RBs in 20MHz QPSK DFT- S-OFDM waveform at 1 dB MPR.</w:t>
                                  </w:r>
                                </w:p>
                                <w:p w:rsidR="00F80ADB" w:rsidRPr="00F80ADB" w:rsidRDefault="00F80ADB" w:rsidP="00F80ADB">
                                  <w:pPr>
                                    <w:pStyle w:val="TAC"/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F80ADB">
                                    <w:rPr>
                                      <w:lang w:val="en-US"/>
                                    </w:rPr>
                                    <w:t>This is based to share PA between LTE V2X and NR V2X at 5.9GHz as worst case.</w:t>
                                  </w:r>
                                </w:p>
                              </w:tc>
                            </w:tr>
                          </w:tbl>
                          <w:p w:rsidR="00F80ADB" w:rsidRDefault="00F80ADB" w:rsidP="00F80ADB"/>
                          <w:p w:rsidR="00F80ADB" w:rsidRPr="00F80ADB" w:rsidRDefault="00F80ADB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7" type="#_x0000_t202" style="width:503.35pt;height:276.7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" fillcolor="white [3201]" strokeweight=".5pt">
                <v:textbox>
                  <w:txbxContent>
                    <w:p w:rsidR="00F80ADB" w:rsidRDefault="00F80ADB" w:rsidP="00F80ADB">
                      <w:pPr>
                        <w:rPr>
                          <w:lang w:val="en-US" w:eastAsia="zh-CN"/>
                        </w:rPr>
                      </w:pPr>
                      <w:r w:rsidRPr="00CD3987">
                        <w:rPr>
                          <w:lang w:val="en-US" w:eastAsia="zh-CN"/>
                        </w:rPr>
                        <w:t>For basic parameters, reuse the simulation assumptions in TR38.785 (Rel-17 enhanced NR sidelink). Other constraints for PSCCH/PSSCH/PSFCH/S-SSB can be assumed based on current RAN1’s agreement.</w:t>
                      </w:r>
                    </w:p>
                    <w:p w:rsidR="00F80ADB" w:rsidRPr="0051471A" w:rsidRDefault="00F80ADB" w:rsidP="00F80ADB">
                      <w:pPr>
                        <w:pStyle w:val="TH"/>
                        <w:rPr>
                          <w:lang w:val="en-US" w:eastAsia="zh-CN"/>
                        </w:rPr>
                      </w:pPr>
                      <w:r w:rsidRPr="0051471A">
                        <w:rPr>
                          <w:rFonts w:hint="eastAsia"/>
                          <w:lang w:val="en-US" w:eastAsia="zh-CN"/>
                        </w:rPr>
                        <w:t>T</w:t>
                      </w:r>
                      <w:r w:rsidRPr="0051471A">
                        <w:rPr>
                          <w:lang w:val="en-US" w:eastAsia="zh-CN"/>
                        </w:rPr>
                        <w:t>able 6.3.2 Simulation assumption for NR SL CA operation</w:t>
                      </w:r>
                    </w:p>
                    <w:tbl>
                      <w:tblPr>
                        <w:tblW w:w="2988" w:type="pct"/>
                        <w:jc w:val="center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00" w:firstRow="0" w:lastRow="0" w:firstColumn="0" w:lastColumn="0" w:noHBand="0" w:noVBand="1"/>
                      </w:tblPr>
                      <w:tblGrid>
                        <w:gridCol w:w="2263"/>
                        <w:gridCol w:w="3518"/>
                      </w:tblGrid>
                      <w:tr w:rsidR="00F80ADB" w:rsidRPr="00337934" w:rsidTr="0069010E">
                        <w:trPr>
                          <w:trHeight w:val="238"/>
                          <w:jc w:val="center"/>
                        </w:trPr>
                        <w:tc>
                          <w:tcPr>
                            <w:tcW w:w="1957" w:type="pct"/>
                            <w:shd w:val="clear" w:color="auto" w:fill="auto"/>
                          </w:tcPr>
                          <w:p w:rsidR="00F80ADB" w:rsidRPr="00337934" w:rsidRDefault="00F80ADB" w:rsidP="00F80ADB">
                            <w:pPr>
                              <w:pStyle w:val="TAH"/>
                            </w:pPr>
                            <w:r w:rsidRPr="00337934">
                              <w:t>Center frequency</w:t>
                            </w:r>
                          </w:p>
                        </w:tc>
                        <w:tc>
                          <w:tcPr>
                            <w:tcW w:w="3043" w:type="pct"/>
                            <w:shd w:val="clear" w:color="auto" w:fill="auto"/>
                          </w:tcPr>
                          <w:p w:rsidR="00F80ADB" w:rsidRPr="00337934" w:rsidRDefault="00F80ADB" w:rsidP="00F80ADB">
                            <w:pPr>
                              <w:pStyle w:val="TAC"/>
                            </w:pPr>
                            <w:r w:rsidRPr="00337934">
                              <w:t>5.</w:t>
                            </w:r>
                            <w:r>
                              <w:t>9</w:t>
                            </w:r>
                            <w:r w:rsidRPr="00337934">
                              <w:t>GHz</w:t>
                            </w:r>
                          </w:p>
                        </w:tc>
                      </w:tr>
                      <w:tr w:rsidR="00F80ADB" w:rsidRPr="00337934" w:rsidTr="0069010E">
                        <w:trPr>
                          <w:trHeight w:val="240"/>
                          <w:jc w:val="center"/>
                        </w:trPr>
                        <w:tc>
                          <w:tcPr>
                            <w:tcW w:w="1957" w:type="pct"/>
                            <w:shd w:val="clear" w:color="auto" w:fill="auto"/>
                          </w:tcPr>
                          <w:p w:rsidR="00F80ADB" w:rsidRPr="00BC2905" w:rsidRDefault="00F80ADB" w:rsidP="00F80ADB">
                            <w:pPr>
                              <w:pStyle w:val="TAH"/>
                            </w:pPr>
                            <w:r w:rsidRPr="00BC2905">
                              <w:t xml:space="preserve">Bandwidth </w:t>
                            </w:r>
                          </w:p>
                        </w:tc>
                        <w:tc>
                          <w:tcPr>
                            <w:tcW w:w="3043" w:type="pct"/>
                            <w:shd w:val="clear" w:color="auto" w:fill="auto"/>
                          </w:tcPr>
                          <w:p w:rsidR="00F80ADB" w:rsidRPr="00F80ADB" w:rsidRDefault="00F80ADB" w:rsidP="00F80ADB">
                            <w:pPr>
                              <w:pStyle w:val="TAC"/>
                              <w:rPr>
                                <w:lang w:val="en-US"/>
                              </w:rPr>
                            </w:pPr>
                            <w:r w:rsidRPr="00F80ADB">
                              <w:rPr>
                                <w:lang w:val="en-US"/>
                              </w:rPr>
                              <w:t>per CC: 10/20/30/40MHz</w:t>
                            </w:r>
                          </w:p>
                          <w:p w:rsidR="00F80ADB" w:rsidRPr="00F80ADB" w:rsidRDefault="00F80ADB" w:rsidP="00F80ADB">
                            <w:pPr>
                              <w:pStyle w:val="TAC"/>
                              <w:rPr>
                                <w:lang w:val="en-US"/>
                              </w:rPr>
                            </w:pPr>
                            <w:r w:rsidRPr="00F80ADB">
                              <w:rPr>
                                <w:lang w:val="en-US"/>
                              </w:rPr>
                              <w:t>Aggregated CBW: Table 5.2.3-1 (up to 70MHz CBW)</w:t>
                            </w:r>
                          </w:p>
                        </w:tc>
                      </w:tr>
                      <w:tr w:rsidR="00F80ADB" w:rsidRPr="00337934" w:rsidTr="0069010E">
                        <w:trPr>
                          <w:trHeight w:val="274"/>
                          <w:jc w:val="center"/>
                        </w:trPr>
                        <w:tc>
                          <w:tcPr>
                            <w:tcW w:w="1957" w:type="pct"/>
                            <w:shd w:val="clear" w:color="auto" w:fill="auto"/>
                          </w:tcPr>
                          <w:p w:rsidR="00F80ADB" w:rsidRPr="00F80ADB" w:rsidRDefault="00F80ADB" w:rsidP="00F80ADB">
                            <w:pPr>
                              <w:pStyle w:val="TAH"/>
                              <w:rPr>
                                <w:lang w:val="en-US"/>
                              </w:rPr>
                            </w:pPr>
                            <w:r w:rsidRPr="00F80ADB">
                              <w:rPr>
                                <w:lang w:val="en-US"/>
                              </w:rPr>
                              <w:t>Maximum output power for aggregated CBW</w:t>
                            </w:r>
                          </w:p>
                        </w:tc>
                        <w:tc>
                          <w:tcPr>
                            <w:tcW w:w="3043" w:type="pct"/>
                            <w:shd w:val="clear" w:color="auto" w:fill="auto"/>
                          </w:tcPr>
                          <w:p w:rsidR="00F80ADB" w:rsidRPr="00BC2905" w:rsidRDefault="00F80ADB" w:rsidP="00F80ADB">
                            <w:pPr>
                              <w:pStyle w:val="TAC"/>
                            </w:pPr>
                            <w:r w:rsidRPr="00F80ADB">
                              <w:rPr>
                                <w:highlight w:val="yellow"/>
                              </w:rPr>
                              <w:t>2</w:t>
                            </w:r>
                            <w:r w:rsidRPr="00F80ADB">
                              <w:rPr>
                                <w:rFonts w:eastAsiaTheme="minorEastAsia"/>
                                <w:highlight w:val="yellow"/>
                                <w:lang w:eastAsia="zh-CN"/>
                              </w:rPr>
                              <w:t>6</w:t>
                            </w:r>
                            <w:r w:rsidRPr="00F80ADB">
                              <w:rPr>
                                <w:highlight w:val="yellow"/>
                              </w:rPr>
                              <w:t>dBm</w:t>
                            </w:r>
                          </w:p>
                        </w:tc>
                      </w:tr>
                      <w:tr w:rsidR="00F80ADB" w:rsidRPr="00337934" w:rsidTr="0069010E">
                        <w:trPr>
                          <w:trHeight w:val="265"/>
                          <w:jc w:val="center"/>
                        </w:trPr>
                        <w:tc>
                          <w:tcPr>
                            <w:tcW w:w="1957" w:type="pct"/>
                            <w:shd w:val="clear" w:color="auto" w:fill="auto"/>
                          </w:tcPr>
                          <w:p w:rsidR="00F80ADB" w:rsidRPr="00BC2905" w:rsidRDefault="00F80ADB" w:rsidP="00F80ADB">
                            <w:pPr>
                              <w:pStyle w:val="TAH"/>
                            </w:pPr>
                            <w:r w:rsidRPr="00BC2905">
                              <w:t>Numerology</w:t>
                            </w:r>
                          </w:p>
                        </w:tc>
                        <w:tc>
                          <w:tcPr>
                            <w:tcW w:w="3043" w:type="pct"/>
                            <w:shd w:val="clear" w:color="auto" w:fill="auto"/>
                          </w:tcPr>
                          <w:p w:rsidR="00F80ADB" w:rsidRPr="00BC2905" w:rsidRDefault="00F80ADB" w:rsidP="00F80ADB">
                            <w:pPr>
                              <w:pStyle w:val="TAC"/>
                            </w:pPr>
                            <w:r w:rsidRPr="00BC2905">
                              <w:t>15 kHz/30kHz/60kHz</w:t>
                            </w:r>
                          </w:p>
                        </w:tc>
                      </w:tr>
                      <w:tr w:rsidR="00F80ADB" w:rsidRPr="00337934" w:rsidTr="0069010E">
                        <w:trPr>
                          <w:trHeight w:val="282"/>
                          <w:jc w:val="center"/>
                        </w:trPr>
                        <w:tc>
                          <w:tcPr>
                            <w:tcW w:w="1957" w:type="pct"/>
                            <w:shd w:val="clear" w:color="auto" w:fill="auto"/>
                          </w:tcPr>
                          <w:p w:rsidR="00F80ADB" w:rsidRPr="00BC2905" w:rsidRDefault="00F80ADB" w:rsidP="00F80ADB">
                            <w:pPr>
                              <w:pStyle w:val="TAH"/>
                            </w:pPr>
                            <w:r w:rsidRPr="00BC2905">
                              <w:t>Modulation per CC</w:t>
                            </w:r>
                          </w:p>
                        </w:tc>
                        <w:tc>
                          <w:tcPr>
                            <w:tcW w:w="3043" w:type="pct"/>
                            <w:shd w:val="clear" w:color="auto" w:fill="auto"/>
                          </w:tcPr>
                          <w:p w:rsidR="00F80ADB" w:rsidRPr="00BC2905" w:rsidRDefault="00F80ADB" w:rsidP="00F80ADB">
                            <w:pPr>
                              <w:pStyle w:val="TAC"/>
                            </w:pPr>
                            <w:r w:rsidRPr="00BC2905">
                              <w:t>QPSK/16QAM/64QAM/256QAM</w:t>
                            </w:r>
                          </w:p>
                        </w:tc>
                      </w:tr>
                      <w:tr w:rsidR="00F80ADB" w:rsidRPr="00337934" w:rsidTr="0069010E">
                        <w:trPr>
                          <w:trHeight w:val="287"/>
                          <w:jc w:val="center"/>
                        </w:trPr>
                        <w:tc>
                          <w:tcPr>
                            <w:tcW w:w="1957" w:type="pct"/>
                            <w:shd w:val="clear" w:color="auto" w:fill="auto"/>
                          </w:tcPr>
                          <w:p w:rsidR="00F80ADB" w:rsidRPr="00BC2905" w:rsidRDefault="00F80ADB" w:rsidP="00F80ADB">
                            <w:pPr>
                              <w:pStyle w:val="TAH"/>
                            </w:pPr>
                            <w:r w:rsidRPr="00BC2905">
                              <w:t>Waveform</w:t>
                            </w:r>
                          </w:p>
                        </w:tc>
                        <w:tc>
                          <w:tcPr>
                            <w:tcW w:w="3043" w:type="pct"/>
                            <w:shd w:val="clear" w:color="auto" w:fill="auto"/>
                          </w:tcPr>
                          <w:p w:rsidR="00F80ADB" w:rsidRPr="00BC2905" w:rsidRDefault="00F80ADB" w:rsidP="00F80ADB">
                            <w:pPr>
                              <w:pStyle w:val="TAC"/>
                            </w:pPr>
                            <w:r w:rsidRPr="00BC2905">
                              <w:t>CP-OFDM</w:t>
                            </w:r>
                          </w:p>
                        </w:tc>
                      </w:tr>
                      <w:tr w:rsidR="00F80ADB" w:rsidRPr="00337934" w:rsidTr="0069010E">
                        <w:trPr>
                          <w:trHeight w:val="262"/>
                          <w:jc w:val="center"/>
                        </w:trPr>
                        <w:tc>
                          <w:tcPr>
                            <w:tcW w:w="1957" w:type="pct"/>
                            <w:shd w:val="clear" w:color="auto" w:fill="auto"/>
                          </w:tcPr>
                          <w:p w:rsidR="00F80ADB" w:rsidRPr="00BC2905" w:rsidRDefault="00F80ADB" w:rsidP="00F80ADB">
                            <w:pPr>
                              <w:pStyle w:val="TAH"/>
                            </w:pPr>
                            <w:r w:rsidRPr="00BC2905">
                              <w:t>Carrier leakage</w:t>
                            </w:r>
                          </w:p>
                        </w:tc>
                        <w:tc>
                          <w:tcPr>
                            <w:tcW w:w="3043" w:type="pct"/>
                            <w:shd w:val="clear" w:color="auto" w:fill="auto"/>
                          </w:tcPr>
                          <w:p w:rsidR="00F80ADB" w:rsidRPr="00BC2905" w:rsidRDefault="00F80ADB" w:rsidP="00F80ADB">
                            <w:pPr>
                              <w:pStyle w:val="TAC"/>
                            </w:pPr>
                            <w:r w:rsidRPr="00BC2905">
                              <w:t>34dBc</w:t>
                            </w:r>
                          </w:p>
                        </w:tc>
                      </w:tr>
                      <w:tr w:rsidR="00F80ADB" w:rsidRPr="00337934" w:rsidTr="0069010E">
                        <w:trPr>
                          <w:trHeight w:val="281"/>
                          <w:jc w:val="center"/>
                        </w:trPr>
                        <w:tc>
                          <w:tcPr>
                            <w:tcW w:w="1957" w:type="pct"/>
                            <w:shd w:val="clear" w:color="auto" w:fill="auto"/>
                          </w:tcPr>
                          <w:p w:rsidR="00F80ADB" w:rsidRPr="00BC2905" w:rsidRDefault="00F80ADB" w:rsidP="00F80ADB">
                            <w:pPr>
                              <w:pStyle w:val="TAH"/>
                            </w:pPr>
                            <w:r w:rsidRPr="00BC2905">
                              <w:t>IQ image</w:t>
                            </w:r>
                          </w:p>
                        </w:tc>
                        <w:tc>
                          <w:tcPr>
                            <w:tcW w:w="3043" w:type="pct"/>
                            <w:shd w:val="clear" w:color="auto" w:fill="auto"/>
                          </w:tcPr>
                          <w:p w:rsidR="00F80ADB" w:rsidRPr="00BC2905" w:rsidRDefault="00F80ADB" w:rsidP="00F80ADB">
                            <w:pPr>
                              <w:pStyle w:val="TAC"/>
                            </w:pPr>
                            <w:r w:rsidRPr="00BC2905">
                              <w:t>25dBc</w:t>
                            </w:r>
                          </w:p>
                        </w:tc>
                      </w:tr>
                      <w:tr w:rsidR="00F80ADB" w:rsidRPr="00337934" w:rsidTr="0069010E">
                        <w:trPr>
                          <w:trHeight w:val="256"/>
                          <w:jc w:val="center"/>
                        </w:trPr>
                        <w:tc>
                          <w:tcPr>
                            <w:tcW w:w="1957" w:type="pct"/>
                            <w:shd w:val="clear" w:color="auto" w:fill="auto"/>
                          </w:tcPr>
                          <w:p w:rsidR="00F80ADB" w:rsidRPr="00BC2905" w:rsidRDefault="00F80ADB" w:rsidP="00F80ADB">
                            <w:pPr>
                              <w:pStyle w:val="TAH"/>
                            </w:pPr>
                            <w:r w:rsidRPr="00BC2905">
                              <w:t>CIM3</w:t>
                            </w:r>
                          </w:p>
                        </w:tc>
                        <w:tc>
                          <w:tcPr>
                            <w:tcW w:w="3043" w:type="pct"/>
                            <w:shd w:val="clear" w:color="auto" w:fill="auto"/>
                          </w:tcPr>
                          <w:p w:rsidR="00F80ADB" w:rsidRPr="00BC2905" w:rsidRDefault="00F80ADB" w:rsidP="00F80ADB">
                            <w:pPr>
                              <w:pStyle w:val="TAC"/>
                            </w:pPr>
                            <w:r w:rsidRPr="00BC2905">
                              <w:t>60dBc</w:t>
                            </w:r>
                          </w:p>
                        </w:tc>
                      </w:tr>
                      <w:tr w:rsidR="00F80ADB" w:rsidRPr="00337934" w:rsidTr="0069010E">
                        <w:trPr>
                          <w:trHeight w:val="479"/>
                          <w:jc w:val="center"/>
                        </w:trPr>
                        <w:tc>
                          <w:tcPr>
                            <w:tcW w:w="1957" w:type="pct"/>
                            <w:shd w:val="clear" w:color="auto" w:fill="auto"/>
                          </w:tcPr>
                          <w:p w:rsidR="00F80ADB" w:rsidRPr="00337934" w:rsidRDefault="00F80ADB" w:rsidP="00F80ADB">
                            <w:pPr>
                              <w:pStyle w:val="TAH"/>
                            </w:pPr>
                            <w:r w:rsidRPr="00337934">
                              <w:t>PA calibration</w:t>
                            </w:r>
                          </w:p>
                        </w:tc>
                        <w:tc>
                          <w:tcPr>
                            <w:tcW w:w="3043" w:type="pct"/>
                            <w:shd w:val="clear" w:color="auto" w:fill="auto"/>
                          </w:tcPr>
                          <w:p w:rsidR="00F80ADB" w:rsidRPr="00F80ADB" w:rsidRDefault="00F80ADB" w:rsidP="00F80ADB">
                            <w:pPr>
                              <w:pStyle w:val="TAC"/>
                              <w:rPr>
                                <w:lang w:val="en-US"/>
                              </w:rPr>
                            </w:pPr>
                            <w:r w:rsidRPr="00F80ADB">
                              <w:rPr>
                                <w:lang w:val="en-US"/>
                              </w:rPr>
                              <w:t>PA calibrated to deliver 30dBc ACLR for a fully allocated RBs in 20MHz QPSK DFT- S-OFDM waveform at 1 dB MPR.</w:t>
                            </w:r>
                          </w:p>
                          <w:p w:rsidR="00F80ADB" w:rsidRPr="00F80ADB" w:rsidRDefault="00F80ADB" w:rsidP="00F80ADB">
                            <w:pPr>
                              <w:pStyle w:val="TAC"/>
                              <w:rPr>
                                <w:b/>
                                <w:lang w:val="en-US"/>
                              </w:rPr>
                            </w:pPr>
                            <w:r w:rsidRPr="00F80ADB">
                              <w:rPr>
                                <w:lang w:val="en-US"/>
                              </w:rPr>
                              <w:t>This is based to share PA between LTE V2X and NR V2X at 5.9GHz as worst case.</w:t>
                            </w:r>
                          </w:p>
                        </w:tc>
                      </w:tr>
                    </w:tbl>
                    <w:p w:rsidR="00F80ADB" w:rsidRDefault="00F80ADB" w:rsidP="00F80ADB"/>
                    <w:p w:rsidR="00F80ADB" w:rsidRPr="00F80ADB" w:rsidRDefault="00F80ADB"/>
                  </w:txbxContent>
                </v:textbox>
                <w10:anchorlock/>
              </v:shape>
            </w:pict>
          </mc:Fallback>
        </mc:AlternateContent>
      </w:r>
    </w:p>
    <w:p w:rsidR="00664656" w:rsidRPr="007031F4" w:rsidRDefault="00664656" w:rsidP="00E55F25">
      <w:pPr>
        <w:rPr>
          <w:rFonts w:eastAsiaTheme="minorEastAsia"/>
          <w:b/>
          <w:lang w:eastAsia="zh-CN"/>
        </w:rPr>
      </w:pPr>
      <w:r w:rsidRPr="007031F4">
        <w:rPr>
          <w:rFonts w:eastAsiaTheme="minorEastAsia" w:hint="eastAsia"/>
          <w:b/>
          <w:lang w:eastAsia="zh-CN"/>
        </w:rPr>
        <w:t>P</w:t>
      </w:r>
      <w:r w:rsidRPr="007031F4">
        <w:rPr>
          <w:rFonts w:eastAsiaTheme="minorEastAsia"/>
          <w:b/>
          <w:lang w:eastAsia="zh-CN"/>
        </w:rPr>
        <w:t xml:space="preserve">roposal 2: Reuse the PC3 intra-band contiguous CA </w:t>
      </w:r>
      <w:r w:rsidR="007031F4" w:rsidRPr="007031F4">
        <w:rPr>
          <w:rFonts w:eastAsiaTheme="minorEastAsia"/>
          <w:b/>
          <w:lang w:eastAsia="zh-CN"/>
        </w:rPr>
        <w:t>simulation assumption with the change of maximum output power change to 26dBm.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916B37" w:rsidRPr="005622CF" w:rsidRDefault="00916B37" w:rsidP="00916B37">
      <w:pPr>
        <w:rPr>
          <w:rFonts w:eastAsiaTheme="minorEastAsia"/>
          <w:b/>
          <w:lang w:eastAsia="zh-CN"/>
        </w:rPr>
      </w:pPr>
      <w:r w:rsidRPr="005622CF">
        <w:rPr>
          <w:rFonts w:eastAsiaTheme="minorEastAsia" w:hint="eastAsia"/>
          <w:b/>
          <w:lang w:eastAsia="zh-CN"/>
        </w:rPr>
        <w:t>O</w:t>
      </w:r>
      <w:r w:rsidRPr="005622CF">
        <w:rPr>
          <w:rFonts w:eastAsiaTheme="minorEastAsia"/>
          <w:b/>
          <w:lang w:eastAsia="zh-CN"/>
        </w:rPr>
        <w:t>bservation 1: For sidelink on ITS band n47, single carrier PC2 work has been done in Rel-17 and captured in TR 38.785 sub-clause 5.1.1.</w:t>
      </w:r>
    </w:p>
    <w:p w:rsidR="00916B37" w:rsidRDefault="00916B37" w:rsidP="00916B37">
      <w:pPr>
        <w:rPr>
          <w:rFonts w:eastAsiaTheme="minorEastAsia"/>
          <w:b/>
          <w:lang w:eastAsia="zh-CN"/>
        </w:rPr>
      </w:pPr>
      <w:r w:rsidRPr="00E55F25">
        <w:rPr>
          <w:rFonts w:eastAsiaTheme="minorEastAsia" w:hint="eastAsia"/>
          <w:b/>
          <w:lang w:eastAsia="zh-CN"/>
        </w:rPr>
        <w:t>O</w:t>
      </w:r>
      <w:r w:rsidRPr="00E55F25">
        <w:rPr>
          <w:rFonts w:eastAsiaTheme="minorEastAsia"/>
          <w:b/>
          <w:lang w:eastAsia="zh-CN"/>
        </w:rPr>
        <w:t xml:space="preserve">bservation 2: The only change of UE RF requirements for PC2 compared to PC3 for sidelink intra-band contiguous CA </w:t>
      </w:r>
      <w:r>
        <w:rPr>
          <w:rFonts w:eastAsiaTheme="minorEastAsia"/>
          <w:b/>
          <w:lang w:eastAsia="zh-CN"/>
        </w:rPr>
        <w:t>would</w:t>
      </w:r>
      <w:r w:rsidRPr="00E55F25">
        <w:rPr>
          <w:rFonts w:eastAsiaTheme="minorEastAsia"/>
          <w:b/>
          <w:lang w:eastAsia="zh-CN"/>
        </w:rPr>
        <w:t xml:space="preserve"> be MPR and A-MPR requirements.</w:t>
      </w:r>
    </w:p>
    <w:p w:rsidR="00916B37" w:rsidRDefault="00916B37" w:rsidP="00916B37">
      <w:pPr>
        <w:rPr>
          <w:rFonts w:eastAsiaTheme="minorEastAsia"/>
          <w:b/>
          <w:lang w:eastAsia="zh-CN"/>
        </w:rPr>
      </w:pPr>
      <w:r w:rsidRPr="00896C5B">
        <w:rPr>
          <w:rFonts w:eastAsiaTheme="minorEastAsia" w:hint="eastAsia"/>
          <w:b/>
          <w:lang w:eastAsia="zh-CN"/>
        </w:rPr>
        <w:t>P</w:t>
      </w:r>
      <w:r w:rsidRPr="00896C5B">
        <w:rPr>
          <w:rFonts w:eastAsiaTheme="minorEastAsia"/>
          <w:b/>
          <w:lang w:eastAsia="zh-CN"/>
        </w:rPr>
        <w:t>roposal 1: No more co-existence simulation is needed for PC2 CA work.</w:t>
      </w:r>
    </w:p>
    <w:p w:rsidR="00916B37" w:rsidRPr="00916B37" w:rsidRDefault="00916B37" w:rsidP="00916B37">
      <w:pPr>
        <w:rPr>
          <w:rFonts w:eastAsiaTheme="minorEastAsia"/>
          <w:b/>
          <w:lang w:eastAsia="zh-CN"/>
        </w:rPr>
      </w:pPr>
      <w:r w:rsidRPr="007031F4">
        <w:rPr>
          <w:rFonts w:eastAsiaTheme="minorEastAsia" w:hint="eastAsia"/>
          <w:b/>
          <w:lang w:eastAsia="zh-CN"/>
        </w:rPr>
        <w:t>P</w:t>
      </w:r>
      <w:r w:rsidRPr="007031F4">
        <w:rPr>
          <w:rFonts w:eastAsiaTheme="minorEastAsia"/>
          <w:b/>
          <w:lang w:eastAsia="zh-CN"/>
        </w:rPr>
        <w:t>roposal 2: Reuse the PC3 intra-band contiguous CA simulation assumption with the change of maximum output power change to 26dBm.</w:t>
      </w:r>
    </w:p>
    <w:p w:rsidR="003A046D" w:rsidRDefault="00986414">
      <w:pPr>
        <w:pStyle w:val="1"/>
      </w:pPr>
      <w:r>
        <w:t>4 References</w:t>
      </w:r>
    </w:p>
    <w:p w:rsidR="003A046D" w:rsidRPr="006426F4" w:rsidRDefault="00F017CF" w:rsidP="00B71244">
      <w:pPr>
        <w:spacing w:line="360" w:lineRule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[1] </w:t>
      </w:r>
      <w:r w:rsidR="00265891" w:rsidRPr="00835AD5">
        <w:rPr>
          <w:rFonts w:eastAsia="华文楷体"/>
          <w:szCs w:val="28"/>
        </w:rPr>
        <w:t>R</w:t>
      </w:r>
      <w:r w:rsidR="00916B37">
        <w:rPr>
          <w:rFonts w:eastAsia="华文楷体"/>
          <w:szCs w:val="28"/>
        </w:rPr>
        <w:t>P-240840</w:t>
      </w:r>
      <w:r w:rsidR="00265891">
        <w:rPr>
          <w:rFonts w:eastAsia="华文楷体"/>
          <w:szCs w:val="28"/>
        </w:rPr>
        <w:t xml:space="preserve"> </w:t>
      </w:r>
      <w:r w:rsidR="00265891">
        <w:rPr>
          <w:rFonts w:eastAsia="华文楷体"/>
          <w:szCs w:val="28"/>
        </w:rPr>
        <w:tab/>
      </w:r>
      <w:r w:rsidR="00916B37" w:rsidRPr="00916B37">
        <w:rPr>
          <w:rFonts w:eastAsia="华文楷体"/>
          <w:szCs w:val="28"/>
        </w:rPr>
        <w:t>New WID on NR Sidelink: Intra-band Carrier Aggregation in ITS band</w:t>
      </w:r>
    </w:p>
    <w:sectPr w:rsidR="003A046D" w:rsidRPr="006426F4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00DE" w:rsidRDefault="002200DE" w:rsidP="006426F4">
      <w:pPr>
        <w:spacing w:after="0"/>
      </w:pPr>
      <w:r>
        <w:separator/>
      </w:r>
    </w:p>
  </w:endnote>
  <w:endnote w:type="continuationSeparator" w:id="0">
    <w:p w:rsidR="002200DE" w:rsidRDefault="002200DE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00DE" w:rsidRDefault="002200DE" w:rsidP="006426F4">
      <w:pPr>
        <w:spacing w:after="0"/>
      </w:pPr>
      <w:r>
        <w:separator/>
      </w:r>
    </w:p>
  </w:footnote>
  <w:footnote w:type="continuationSeparator" w:id="0">
    <w:p w:rsidR="002200DE" w:rsidRDefault="002200DE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BE4"/>
    <w:rsid w:val="0000219A"/>
    <w:rsid w:val="000023FC"/>
    <w:rsid w:val="00002BF5"/>
    <w:rsid w:val="000030D8"/>
    <w:rsid w:val="000030E2"/>
    <w:rsid w:val="0000359F"/>
    <w:rsid w:val="00004291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A87"/>
    <w:rsid w:val="000160B9"/>
    <w:rsid w:val="0001681A"/>
    <w:rsid w:val="0001702D"/>
    <w:rsid w:val="00020784"/>
    <w:rsid w:val="000212E2"/>
    <w:rsid w:val="00022105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3D41"/>
    <w:rsid w:val="001556A7"/>
    <w:rsid w:val="0015609F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434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0DE"/>
    <w:rsid w:val="00220BF8"/>
    <w:rsid w:val="002214B1"/>
    <w:rsid w:val="002221CC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73"/>
    <w:rsid w:val="002460B6"/>
    <w:rsid w:val="0024648E"/>
    <w:rsid w:val="0024696D"/>
    <w:rsid w:val="00246FAC"/>
    <w:rsid w:val="00247F57"/>
    <w:rsid w:val="002509B3"/>
    <w:rsid w:val="00250D7A"/>
    <w:rsid w:val="00251651"/>
    <w:rsid w:val="002528F5"/>
    <w:rsid w:val="00253896"/>
    <w:rsid w:val="002540EE"/>
    <w:rsid w:val="0025490C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20759"/>
    <w:rsid w:val="00320C30"/>
    <w:rsid w:val="00320ED6"/>
    <w:rsid w:val="003210BA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D7C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45B"/>
    <w:rsid w:val="00367545"/>
    <w:rsid w:val="00367C27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92C1F"/>
    <w:rsid w:val="00393339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F72"/>
    <w:rsid w:val="0040426C"/>
    <w:rsid w:val="00404867"/>
    <w:rsid w:val="00406DA3"/>
    <w:rsid w:val="00407915"/>
    <w:rsid w:val="00410366"/>
    <w:rsid w:val="00411192"/>
    <w:rsid w:val="00412084"/>
    <w:rsid w:val="004132E2"/>
    <w:rsid w:val="00413FF3"/>
    <w:rsid w:val="00414F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533"/>
    <w:rsid w:val="004A1869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30B8"/>
    <w:rsid w:val="00545150"/>
    <w:rsid w:val="0054630C"/>
    <w:rsid w:val="005471EB"/>
    <w:rsid w:val="00547DB1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C3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CBC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1F4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D24"/>
    <w:rsid w:val="007A6BE7"/>
    <w:rsid w:val="007A7C1F"/>
    <w:rsid w:val="007B10E7"/>
    <w:rsid w:val="007B173D"/>
    <w:rsid w:val="007B181B"/>
    <w:rsid w:val="007B3881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C90"/>
    <w:rsid w:val="00852C92"/>
    <w:rsid w:val="00853294"/>
    <w:rsid w:val="00853962"/>
    <w:rsid w:val="0085474C"/>
    <w:rsid w:val="0085505D"/>
    <w:rsid w:val="008554EC"/>
    <w:rsid w:val="00856EBE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7C18"/>
    <w:rsid w:val="008B7C45"/>
    <w:rsid w:val="008C32E4"/>
    <w:rsid w:val="008C41F7"/>
    <w:rsid w:val="008C4E2D"/>
    <w:rsid w:val="008C5226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2B23"/>
    <w:rsid w:val="00902E6C"/>
    <w:rsid w:val="00903404"/>
    <w:rsid w:val="00904F05"/>
    <w:rsid w:val="009060E2"/>
    <w:rsid w:val="00907701"/>
    <w:rsid w:val="00911249"/>
    <w:rsid w:val="00912B72"/>
    <w:rsid w:val="00912DCE"/>
    <w:rsid w:val="00913659"/>
    <w:rsid w:val="00913A4E"/>
    <w:rsid w:val="0091423D"/>
    <w:rsid w:val="00916735"/>
    <w:rsid w:val="00916B37"/>
    <w:rsid w:val="00917AE9"/>
    <w:rsid w:val="009215C2"/>
    <w:rsid w:val="009219F7"/>
    <w:rsid w:val="00922E4A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3BF8"/>
    <w:rsid w:val="009A3D01"/>
    <w:rsid w:val="009A50AC"/>
    <w:rsid w:val="009A6AB7"/>
    <w:rsid w:val="009A7299"/>
    <w:rsid w:val="009A7F05"/>
    <w:rsid w:val="009B0A83"/>
    <w:rsid w:val="009B0D95"/>
    <w:rsid w:val="009B21D0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D28"/>
    <w:rsid w:val="009B791A"/>
    <w:rsid w:val="009C1DDD"/>
    <w:rsid w:val="009C28AB"/>
    <w:rsid w:val="009C2B12"/>
    <w:rsid w:val="009C44C4"/>
    <w:rsid w:val="009C55A7"/>
    <w:rsid w:val="009C56A3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545A"/>
    <w:rsid w:val="00A47A04"/>
    <w:rsid w:val="00A500AC"/>
    <w:rsid w:val="00A52B3D"/>
    <w:rsid w:val="00A53E3F"/>
    <w:rsid w:val="00A54FCA"/>
    <w:rsid w:val="00A553AB"/>
    <w:rsid w:val="00A5649E"/>
    <w:rsid w:val="00A604D1"/>
    <w:rsid w:val="00A62576"/>
    <w:rsid w:val="00A62918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7172"/>
    <w:rsid w:val="00AE04BB"/>
    <w:rsid w:val="00AE0BFA"/>
    <w:rsid w:val="00AE1CD4"/>
    <w:rsid w:val="00AE1FE8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466"/>
    <w:rsid w:val="00B35FF4"/>
    <w:rsid w:val="00B37212"/>
    <w:rsid w:val="00B37238"/>
    <w:rsid w:val="00B3762E"/>
    <w:rsid w:val="00B37E3F"/>
    <w:rsid w:val="00B41D89"/>
    <w:rsid w:val="00B42126"/>
    <w:rsid w:val="00B42874"/>
    <w:rsid w:val="00B43953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49A3"/>
    <w:rsid w:val="00BA6252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6DEB"/>
    <w:rsid w:val="00D81755"/>
    <w:rsid w:val="00D81770"/>
    <w:rsid w:val="00D8271B"/>
    <w:rsid w:val="00D8320B"/>
    <w:rsid w:val="00D83E8A"/>
    <w:rsid w:val="00D8400B"/>
    <w:rsid w:val="00D8468C"/>
    <w:rsid w:val="00D84B1B"/>
    <w:rsid w:val="00D853A4"/>
    <w:rsid w:val="00D87177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0B5A"/>
    <w:rsid w:val="00DA22D5"/>
    <w:rsid w:val="00DA2FD9"/>
    <w:rsid w:val="00DA2FDB"/>
    <w:rsid w:val="00DA4C9E"/>
    <w:rsid w:val="00DA55FE"/>
    <w:rsid w:val="00DA5668"/>
    <w:rsid w:val="00DA598C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E32"/>
    <w:rsid w:val="00E075E7"/>
    <w:rsid w:val="00E07728"/>
    <w:rsid w:val="00E1146E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B35"/>
    <w:rsid w:val="00E970EE"/>
    <w:rsid w:val="00E975B6"/>
    <w:rsid w:val="00EA09E5"/>
    <w:rsid w:val="00EA0A61"/>
    <w:rsid w:val="00EA0DA3"/>
    <w:rsid w:val="00EA1CD3"/>
    <w:rsid w:val="00EA34DA"/>
    <w:rsid w:val="00EA4144"/>
    <w:rsid w:val="00EA5BC0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E2A"/>
    <w:rsid w:val="00EF4E7B"/>
    <w:rsid w:val="00EF52BA"/>
    <w:rsid w:val="00EF6991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71FC"/>
    <w:rsid w:val="00F47F3D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E4B"/>
    <w:rsid w:val="00F7430B"/>
    <w:rsid w:val="00F74633"/>
    <w:rsid w:val="00F75DB1"/>
    <w:rsid w:val="00F7665D"/>
    <w:rsid w:val="00F769BD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6693B9-8B13-4F54-918A-3E7CC52BC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913</TotalTime>
  <Pages>2</Pages>
  <Words>513</Words>
  <Characters>2926</Characters>
  <Application>Microsoft Office Word</Application>
  <DocSecurity>0</DocSecurity>
  <Lines>24</Lines>
  <Paragraphs>6</Paragraphs>
  <ScaleCrop>false</ScaleCrop>
  <Company>Spirent Communications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ZR-OPPO</cp:lastModifiedBy>
  <cp:revision>78</cp:revision>
  <cp:lastPrinted>2019-08-07T05:09:00Z</cp:lastPrinted>
  <dcterms:created xsi:type="dcterms:W3CDTF">2023-07-21T10:04:00Z</dcterms:created>
  <dcterms:modified xsi:type="dcterms:W3CDTF">2024-04-08T12:56:00Z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